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2DA" w:rsidRDefault="000E32DA" w:rsidP="000E32DA">
      <w:r>
        <w:rPr>
          <w:u w:val="single"/>
        </w:rPr>
        <w:t>Thomas MARSH</w:t>
      </w:r>
      <w:r>
        <w:t xml:space="preserve">       (fl.1438)</w:t>
      </w:r>
    </w:p>
    <w:p w:rsidR="000E32DA" w:rsidRDefault="000E32DA" w:rsidP="000E32DA"/>
    <w:p w:rsidR="000E32DA" w:rsidRDefault="000E32DA" w:rsidP="000E32DA"/>
    <w:p w:rsidR="000E32DA" w:rsidRDefault="000E32DA" w:rsidP="000E32DA">
      <w:r>
        <w:t xml:space="preserve">  1 Jan.1438</w:t>
      </w:r>
      <w:r>
        <w:tab/>
        <w:t>He held a tenement in Rawmarsh, West Riding of Yorkshire.</w:t>
      </w:r>
    </w:p>
    <w:p w:rsidR="000E32DA" w:rsidRDefault="000E32DA" w:rsidP="000E32DA">
      <w:r>
        <w:tab/>
      </w:r>
      <w:r>
        <w:tab/>
        <w:t>(</w:t>
      </w:r>
      <w:hyperlink r:id="rId6" w:history="1">
        <w:r w:rsidRPr="007633AE">
          <w:rPr>
            <w:rStyle w:val="Hyperlink"/>
          </w:rPr>
          <w:t>www.discovery.nationalarchives.gov.uk</w:t>
        </w:r>
      </w:hyperlink>
      <w:r>
        <w:t xml:space="preserve">  ref. Bag C/861)</w:t>
      </w:r>
    </w:p>
    <w:p w:rsidR="000E32DA" w:rsidRDefault="000E32DA" w:rsidP="000E32DA"/>
    <w:p w:rsidR="000E32DA" w:rsidRDefault="000E32DA" w:rsidP="000E32DA"/>
    <w:p w:rsidR="000E32DA" w:rsidRDefault="000E32DA" w:rsidP="000E32DA">
      <w:r>
        <w:t>17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2DA" w:rsidRDefault="000E32DA" w:rsidP="00564E3C">
      <w:r>
        <w:separator/>
      </w:r>
    </w:p>
  </w:endnote>
  <w:endnote w:type="continuationSeparator" w:id="0">
    <w:p w:rsidR="000E32DA" w:rsidRDefault="000E32DA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32DA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2DA" w:rsidRDefault="000E32DA" w:rsidP="00564E3C">
      <w:r>
        <w:separator/>
      </w:r>
    </w:p>
  </w:footnote>
  <w:footnote w:type="continuationSeparator" w:id="0">
    <w:p w:rsidR="000E32DA" w:rsidRDefault="000E32DA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2DA"/>
    <w:rsid w:val="000E32D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6947B-EB0A-41D0-9C36-AEB1966C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2D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E32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2015-12-19T16:59:00Z</dcterms:created>
  <dcterms:modified xsi:type="dcterms:W3CDTF">2015-12-19T16:59:00Z</dcterms:modified>
</cp:coreProperties>
</file>